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421" w:rsidRDefault="00075421" w:rsidP="00A00238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2015 – 2016 EĞİTİM-ÖĞRETİM YILI ……………………………………………………</w:t>
      </w:r>
      <w:r w:rsidRPr="00C0625C">
        <w:rPr>
          <w:rFonts w:ascii="Cambria" w:hAnsi="Cambria"/>
          <w:b/>
        </w:rPr>
        <w:t xml:space="preserve"> ORTAOKULU </w:t>
      </w:r>
      <w:r>
        <w:rPr>
          <w:rFonts w:ascii="Cambria" w:hAnsi="Cambria"/>
          <w:b/>
        </w:rPr>
        <w:t>KÜTÜPHANECİLİK</w:t>
      </w:r>
      <w:r w:rsidRPr="00C0625C">
        <w:rPr>
          <w:rFonts w:ascii="Cambria" w:hAnsi="Cambria"/>
          <w:b/>
        </w:rPr>
        <w:t xml:space="preserve"> KULÜBÜ </w:t>
      </w:r>
      <w:r>
        <w:rPr>
          <w:rFonts w:ascii="Cambria" w:hAnsi="Cambria"/>
          <w:b/>
        </w:rPr>
        <w:t>HAZİRAN</w:t>
      </w:r>
      <w:r w:rsidRPr="00C0625C">
        <w:rPr>
          <w:rFonts w:ascii="Cambria" w:hAnsi="Cambria"/>
          <w:b/>
        </w:rPr>
        <w:t xml:space="preserve"> AYI FAALİYET RAPORU</w:t>
      </w:r>
    </w:p>
    <w:p w:rsidR="00075421" w:rsidRDefault="00075421" w:rsidP="00A00238">
      <w:pPr>
        <w:rPr>
          <w:rFonts w:ascii="Cambria" w:hAnsi="Cambria"/>
          <w:b/>
        </w:rPr>
      </w:pPr>
    </w:p>
    <w:p w:rsidR="00075421" w:rsidRPr="00D46C64" w:rsidRDefault="00075421" w:rsidP="00662204">
      <w:pPr>
        <w:rPr>
          <w:rFonts w:ascii="Times New Roman" w:hAnsi="Times New Roman"/>
          <w:b/>
          <w:sz w:val="24"/>
          <w:szCs w:val="24"/>
        </w:rPr>
      </w:pPr>
    </w:p>
    <w:p w:rsidR="00075421" w:rsidRDefault="00075421" w:rsidP="00662204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9F6220">
        <w:rPr>
          <w:rFonts w:ascii="Times New Roman" w:hAnsi="Times New Roman"/>
          <w:b/>
          <w:sz w:val="24"/>
          <w:szCs w:val="24"/>
        </w:rPr>
        <w:t>1.</w:t>
      </w:r>
      <w:r w:rsidRPr="009F6220">
        <w:rPr>
          <w:rFonts w:ascii="Times New Roman" w:hAnsi="Times New Roman"/>
          <w:sz w:val="24"/>
          <w:szCs w:val="24"/>
        </w:rPr>
        <w:t xml:space="preserve"> </w:t>
      </w:r>
      <w:r w:rsidRPr="009F6220">
        <w:rPr>
          <w:rFonts w:ascii="Times New Roman" w:hAnsi="Times New Roman"/>
          <w:color w:val="000000"/>
          <w:sz w:val="24"/>
          <w:szCs w:val="24"/>
          <w:lang w:eastAsia="tr-TR"/>
        </w:rPr>
        <w:t>Kulübü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>n yıl içinde yaptığı çalışmalar değerlendirildi.</w:t>
      </w:r>
      <w:r w:rsidRPr="009F6220">
        <w:rPr>
          <w:rFonts w:ascii="Times New Roman" w:hAnsi="Times New Roman"/>
          <w:color w:val="000000"/>
          <w:sz w:val="24"/>
          <w:szCs w:val="24"/>
          <w:lang w:eastAsia="tr-TR"/>
        </w:rPr>
        <w:br/>
      </w:r>
    </w:p>
    <w:p w:rsidR="00075421" w:rsidRDefault="00075421" w:rsidP="00662204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9F6220">
        <w:rPr>
          <w:rFonts w:ascii="Times New Roman" w:hAnsi="Times New Roman"/>
          <w:b/>
          <w:color w:val="000000"/>
          <w:sz w:val="24"/>
          <w:szCs w:val="24"/>
          <w:lang w:eastAsia="tr-TR"/>
        </w:rPr>
        <w:t>2.</w:t>
      </w:r>
      <w:r w:rsidRPr="009F6220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>Faaliyet raporları hazırland</w:t>
      </w:r>
      <w:r w:rsidRPr="009F6220">
        <w:rPr>
          <w:rFonts w:ascii="Times New Roman" w:hAnsi="Times New Roman"/>
          <w:color w:val="000000"/>
          <w:sz w:val="24"/>
          <w:szCs w:val="24"/>
          <w:lang w:eastAsia="tr-TR"/>
        </w:rPr>
        <w:t>ı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>.</w:t>
      </w:r>
      <w:r w:rsidRPr="009F6220">
        <w:rPr>
          <w:rFonts w:ascii="Times New Roman" w:hAnsi="Times New Roman"/>
          <w:color w:val="000000"/>
          <w:sz w:val="24"/>
          <w:szCs w:val="24"/>
          <w:lang w:eastAsia="tr-TR"/>
        </w:rPr>
        <w:br/>
      </w:r>
    </w:p>
    <w:p w:rsidR="00075421" w:rsidRDefault="00075421" w:rsidP="00662204">
      <w:pPr>
        <w:rPr>
          <w:rFonts w:ascii="Times New Roman" w:hAnsi="Times New Roman"/>
          <w:b/>
          <w:sz w:val="24"/>
          <w:szCs w:val="24"/>
        </w:rPr>
      </w:pPr>
      <w:r w:rsidRPr="009F6220">
        <w:rPr>
          <w:rFonts w:ascii="Times New Roman" w:hAnsi="Times New Roman"/>
          <w:b/>
          <w:color w:val="000000"/>
          <w:sz w:val="24"/>
          <w:szCs w:val="24"/>
          <w:lang w:eastAsia="tr-TR"/>
        </w:rPr>
        <w:t>3.</w:t>
      </w:r>
      <w:r w:rsidRPr="009F6220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Yıl sonu raporu </w:t>
      </w:r>
      <w:r w:rsidRPr="009F6220">
        <w:rPr>
          <w:rFonts w:ascii="Times New Roman" w:hAnsi="Times New Roman"/>
          <w:color w:val="000000"/>
          <w:sz w:val="24"/>
          <w:szCs w:val="24"/>
          <w:lang w:eastAsia="tr-TR"/>
        </w:rPr>
        <w:t>oluşturul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>du.</w:t>
      </w:r>
      <w:r w:rsidRPr="009F6220">
        <w:rPr>
          <w:rFonts w:ascii="Times New Roman" w:hAnsi="Times New Roman"/>
          <w:b/>
          <w:sz w:val="24"/>
          <w:szCs w:val="24"/>
        </w:rPr>
        <w:t xml:space="preserve"> </w:t>
      </w:r>
    </w:p>
    <w:p w:rsidR="00075421" w:rsidRPr="009F6220" w:rsidRDefault="00075421" w:rsidP="00662204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Pr="009F6220">
        <w:rPr>
          <w:rFonts w:ascii="Times New Roman" w:hAnsi="Times New Roman"/>
          <w:sz w:val="24"/>
          <w:szCs w:val="24"/>
        </w:rPr>
        <w:t>Sınıf kitaplıklarındaki ve kütüphanedeki kitapların sayımı yapılarak eksik kitaplar belirlendi.</w:t>
      </w:r>
    </w:p>
    <w:p w:rsidR="00075421" w:rsidRDefault="00075421"/>
    <w:p w:rsidR="00075421" w:rsidRDefault="00075421"/>
    <w:p w:rsidR="00075421" w:rsidRDefault="00075421"/>
    <w:p w:rsidR="00075421" w:rsidRDefault="00075421"/>
    <w:p w:rsidR="00075421" w:rsidRDefault="00075421"/>
    <w:p w:rsidR="00075421" w:rsidRDefault="00075421" w:rsidP="00325387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…………………………… 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  <w:t>……………………………..</w:t>
      </w:r>
    </w:p>
    <w:p w:rsidR="00075421" w:rsidRPr="00C0625C" w:rsidRDefault="00075421" w:rsidP="00325387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Danışman Öğretmen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  <w:t>Danışman Öğretmen</w:t>
      </w:r>
    </w:p>
    <w:p w:rsidR="00075421" w:rsidRDefault="00075421"/>
    <w:sectPr w:rsidR="00075421" w:rsidSect="005C59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BA02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DE25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8A669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58A05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73A0C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C297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EC2C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2A59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CE1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E703C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5145DFA"/>
    <w:multiLevelType w:val="hybridMultilevel"/>
    <w:tmpl w:val="32ECE16C"/>
    <w:lvl w:ilvl="0" w:tplc="6D12A9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238"/>
    <w:rsid w:val="00075421"/>
    <w:rsid w:val="001F28D4"/>
    <w:rsid w:val="00325387"/>
    <w:rsid w:val="004623B2"/>
    <w:rsid w:val="00495168"/>
    <w:rsid w:val="005C593D"/>
    <w:rsid w:val="00662204"/>
    <w:rsid w:val="007A1D13"/>
    <w:rsid w:val="009F6220"/>
    <w:rsid w:val="00A00238"/>
    <w:rsid w:val="00BB1A53"/>
    <w:rsid w:val="00C0625C"/>
    <w:rsid w:val="00CF04E2"/>
    <w:rsid w:val="00D23F8F"/>
    <w:rsid w:val="00D46C64"/>
    <w:rsid w:val="00ED0BE4"/>
    <w:rsid w:val="00F57B35"/>
    <w:rsid w:val="00F93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23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002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62</Words>
  <Characters>357</Characters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2016-06-18T17:41:00Z</dcterms:created>
  <dcterms:modified xsi:type="dcterms:W3CDTF">2016-06-18T18:05:00Z</dcterms:modified>
  <cp:category>www.sorubak.com</cp:category>
</cp:coreProperties>
</file>